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0E31E3A6" w:rsidR="00193115" w:rsidRPr="00973740" w:rsidRDefault="00266CF1" w:rsidP="00DA5999">
            <w:r>
              <w:t>43</w:t>
            </w:r>
            <w:r w:rsidR="003F4085">
              <w:t>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40DA372" w:rsidR="00193115" w:rsidRPr="00A71D3F" w:rsidRDefault="003F4085" w:rsidP="00266CF1">
            <w:r w:rsidRPr="003F4085">
              <w:t xml:space="preserve">To Shorten the </w:t>
            </w:r>
            <w:proofErr w:type="spellStart"/>
            <w:r w:rsidRPr="003F4085">
              <w:t>DUoS</w:t>
            </w:r>
            <w:proofErr w:type="spellEnd"/>
            <w:r w:rsidRPr="003F4085">
              <w:t xml:space="preserve"> Pricing Notice Periods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74EE449" w:rsidR="00916C37" w:rsidRPr="00973740" w:rsidRDefault="003B2AE7" w:rsidP="00DA5999">
            <w:r>
              <w:t xml:space="preserve">Part </w:t>
            </w:r>
            <w:r w:rsidR="003F4085">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13EA248" w:rsidR="00916C37" w:rsidRPr="00973740" w:rsidRDefault="003F4085" w:rsidP="00266CF1">
            <w:r>
              <w:t>1 Working Day after Authority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D41667E" w:rsidR="00916C37" w:rsidRPr="00973740" w:rsidRDefault="003F4085" w:rsidP="00DA5999">
            <w:r>
              <w:t>03 October 2024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796AD30F" w:rsidR="00FD00A2" w:rsidRPr="00973740" w:rsidRDefault="008C3E4C" w:rsidP="0072107A">
    <w:pPr>
      <w:pStyle w:val="Footer"/>
    </w:pPr>
    <w:r>
      <w:t>DCP 43</w:t>
    </w:r>
    <w:r w:rsidR="003F4085">
      <w:t>7</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3FA7D2C9" w:rsidR="008A35FA" w:rsidRDefault="008C3E4C">
    <w:pPr>
      <w:pStyle w:val="Footer"/>
    </w:pPr>
    <w:r>
      <w:t>DCP 43</w:t>
    </w:r>
    <w:r w:rsidR="00A876FA">
      <w:t>6</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B2AE7"/>
    <w:rsid w:val="003F4085"/>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657A"/>
    <w:rsid w:val="00807039"/>
    <w:rsid w:val="00884177"/>
    <w:rsid w:val="008A35FA"/>
    <w:rsid w:val="008C3E4C"/>
    <w:rsid w:val="008D01AD"/>
    <w:rsid w:val="008F22A5"/>
    <w:rsid w:val="008F73FC"/>
    <w:rsid w:val="00916C37"/>
    <w:rsid w:val="00963A66"/>
    <w:rsid w:val="00973740"/>
    <w:rsid w:val="009A3EA3"/>
    <w:rsid w:val="009B02DB"/>
    <w:rsid w:val="009F1AFC"/>
    <w:rsid w:val="00A71D3F"/>
    <w:rsid w:val="00A817E9"/>
    <w:rsid w:val="00A828F0"/>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D01BE"/>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24</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13</cp:revision>
  <cp:lastPrinted>2021-01-12T10:24:00Z</cp:lastPrinted>
  <dcterms:created xsi:type="dcterms:W3CDTF">2022-10-31T16:46:00Z</dcterms:created>
  <dcterms:modified xsi:type="dcterms:W3CDTF">2024-09-10T12:51:00Z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